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717B5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MAISTERTON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6D52709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A476B86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0F4B2B2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78274A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A880671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5F6BFE9B" w14:textId="77777777" w:rsidR="00256E0E" w:rsidRPr="00065994" w:rsidRDefault="00256E0E" w:rsidP="00256E0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D136D2E" w14:textId="77777777" w:rsidR="00256E0E" w:rsidRDefault="00256E0E" w:rsidP="00256E0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D5054A0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CB72F1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0541EB" w14:textId="77777777" w:rsidR="00256E0E" w:rsidRDefault="00256E0E" w:rsidP="00256E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05ADD8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A470" w14:textId="77777777" w:rsidR="00256E0E" w:rsidRDefault="00256E0E" w:rsidP="009139A6">
      <w:r>
        <w:separator/>
      </w:r>
    </w:p>
  </w:endnote>
  <w:endnote w:type="continuationSeparator" w:id="0">
    <w:p w14:paraId="3D7439D5" w14:textId="77777777" w:rsidR="00256E0E" w:rsidRDefault="00256E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A4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80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501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EC9F" w14:textId="77777777" w:rsidR="00256E0E" w:rsidRDefault="00256E0E" w:rsidP="009139A6">
      <w:r>
        <w:separator/>
      </w:r>
    </w:p>
  </w:footnote>
  <w:footnote w:type="continuationSeparator" w:id="0">
    <w:p w14:paraId="0A256A3D" w14:textId="77777777" w:rsidR="00256E0E" w:rsidRDefault="00256E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30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75E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0A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0E"/>
    <w:rsid w:val="000666E0"/>
    <w:rsid w:val="002510B7"/>
    <w:rsid w:val="00256E0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6FA2E"/>
  <w15:chartTrackingRefBased/>
  <w15:docId w15:val="{8ADEE34C-A99A-42EB-8CEE-C43A9425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2023-11-14T19:58:00Z</dcterms:created>
  <dcterms:modified xsi:type="dcterms:W3CDTF">2023-11-14T19:59:00Z</dcterms:modified>
</cp:coreProperties>
</file>